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90CA3" w14:textId="0E7BDBD6" w:rsidR="00BA00AB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SHIPHERD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d.1469)</w:t>
      </w:r>
    </w:p>
    <w:p w14:paraId="40AD5378" w14:textId="3EDDFF05" w:rsidR="001D3586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Birdsall.</w:t>
      </w:r>
    </w:p>
    <w:p w14:paraId="658D3444" w14:textId="751AF030" w:rsidR="001D3586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7D5953" w14:textId="54D8909B" w:rsidR="001D3586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3060C7" w14:textId="3E95519D" w:rsidR="001D3586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Mar.1469</w:t>
      </w:r>
      <w:r>
        <w:rPr>
          <w:rFonts w:ascii="Times New Roman" w:hAnsi="Times New Roman" w:cs="Times New Roman"/>
          <w:sz w:val="24"/>
          <w:szCs w:val="24"/>
        </w:rPr>
        <w:tab/>
        <w:t>She made her Will.   (W.Y.R. p.150)</w:t>
      </w:r>
    </w:p>
    <w:p w14:paraId="0168C7F6" w14:textId="7C0F4625" w:rsidR="001D3586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May</w:t>
      </w:r>
      <w:r>
        <w:rPr>
          <w:rFonts w:ascii="Times New Roman" w:hAnsi="Times New Roman" w:cs="Times New Roman"/>
          <w:sz w:val="24"/>
          <w:szCs w:val="24"/>
        </w:rPr>
        <w:tab/>
        <w:t>Probate of his Will.  (ibid.)</w:t>
      </w:r>
    </w:p>
    <w:p w14:paraId="7102F9DE" w14:textId="1A38A061" w:rsidR="001D3586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96D5DEB" w14:textId="43B8A815" w:rsidR="001D3586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1511CF" w14:textId="396B09A3" w:rsidR="001D3586" w:rsidRPr="001D3586" w:rsidRDefault="001D358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2022</w:t>
      </w:r>
    </w:p>
    <w:sectPr w:rsidR="001D3586" w:rsidRPr="001D35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B0A65" w14:textId="77777777" w:rsidR="001D3586" w:rsidRDefault="001D3586" w:rsidP="009139A6">
      <w:r>
        <w:separator/>
      </w:r>
    </w:p>
  </w:endnote>
  <w:endnote w:type="continuationSeparator" w:id="0">
    <w:p w14:paraId="01E59A4E" w14:textId="77777777" w:rsidR="001D3586" w:rsidRDefault="001D35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CC7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CA5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AFD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69651" w14:textId="77777777" w:rsidR="001D3586" w:rsidRDefault="001D3586" w:rsidP="009139A6">
      <w:r>
        <w:separator/>
      </w:r>
    </w:p>
  </w:footnote>
  <w:footnote w:type="continuationSeparator" w:id="0">
    <w:p w14:paraId="678B9774" w14:textId="77777777" w:rsidR="001D3586" w:rsidRDefault="001D35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B40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2ED2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5ADC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586"/>
    <w:rsid w:val="000666E0"/>
    <w:rsid w:val="001D3586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D38F5"/>
  <w15:chartTrackingRefBased/>
  <w15:docId w15:val="{F314133A-C49E-4D64-BFC3-A06B38C4F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2022-06-27T19:35:00Z</dcterms:created>
  <dcterms:modified xsi:type="dcterms:W3CDTF">2022-06-27T19:38:00Z</dcterms:modified>
</cp:coreProperties>
</file>